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8B" w:rsidRPr="00BB140F" w:rsidRDefault="009B5F8B" w:rsidP="0085629A">
      <w:pPr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5B27B4">
        <w:rPr>
          <w:rFonts w:ascii="Times New Roman" w:hAnsi="Times New Roman"/>
          <w:i/>
          <w:sz w:val="24"/>
          <w:szCs w:val="24"/>
          <w:u w:val="single"/>
        </w:rPr>
        <w:t>Приложение № 1</w:t>
      </w:r>
      <w:r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9B5F8B" w:rsidRPr="008F3CE5" w:rsidRDefault="009B5F8B" w:rsidP="0085629A">
      <w:pPr>
        <w:pStyle w:val="NoSpacing"/>
        <w:jc w:val="center"/>
        <w:rPr>
          <w:b/>
          <w:sz w:val="22"/>
          <w:szCs w:val="22"/>
          <w:lang w:val="bg-BG"/>
        </w:rPr>
      </w:pPr>
      <w:r w:rsidRPr="008F3CE5">
        <w:rPr>
          <w:b/>
          <w:sz w:val="22"/>
          <w:szCs w:val="22"/>
          <w:lang w:val="bg-BG"/>
        </w:rPr>
        <w:t>ДЕКЛАРАЦИЯ</w:t>
      </w:r>
    </w:p>
    <w:p w:rsidR="009B5F8B" w:rsidRPr="008F3CE5" w:rsidRDefault="009B5F8B" w:rsidP="0085629A">
      <w:pPr>
        <w:pStyle w:val="NoSpacing"/>
        <w:rPr>
          <w:b/>
          <w:sz w:val="22"/>
          <w:szCs w:val="22"/>
          <w:lang w:val="bg-BG"/>
        </w:rPr>
      </w:pPr>
    </w:p>
    <w:p w:rsidR="009B5F8B" w:rsidRPr="008F3CE5" w:rsidRDefault="009B5F8B" w:rsidP="0085629A">
      <w:pPr>
        <w:pStyle w:val="NoSpacing"/>
        <w:rPr>
          <w:b/>
          <w:sz w:val="22"/>
          <w:szCs w:val="22"/>
          <w:lang w:val="bg-BG"/>
        </w:rPr>
      </w:pPr>
    </w:p>
    <w:p w:rsidR="009B5F8B" w:rsidRPr="008F3CE5" w:rsidRDefault="009B5F8B" w:rsidP="008562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F3CE5">
        <w:rPr>
          <w:rFonts w:ascii="Times New Roman" w:hAnsi="Times New Roman"/>
          <w:color w:val="000000"/>
        </w:rPr>
        <w:t>Долуподписаният/та……………….......................</w:t>
      </w:r>
      <w:r>
        <w:rPr>
          <w:rFonts w:ascii="Times New Roman" w:hAnsi="Times New Roman"/>
          <w:color w:val="000000"/>
        </w:rPr>
        <w:t>...........</w:t>
      </w:r>
      <w:r w:rsidRPr="008F3CE5">
        <w:rPr>
          <w:rFonts w:ascii="Times New Roman" w:hAnsi="Times New Roman"/>
          <w:color w:val="000000"/>
        </w:rPr>
        <w:t>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</w:t>
      </w:r>
      <w:r>
        <w:rPr>
          <w:rFonts w:ascii="Times New Roman" w:hAnsi="Times New Roman"/>
          <w:color w:val="000000"/>
        </w:rPr>
        <w:t>........................................................................................................................</w:t>
      </w:r>
    </w:p>
    <w:p w:rsidR="009B5F8B" w:rsidRPr="00BB140F" w:rsidRDefault="009B5F8B" w:rsidP="0085629A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BB140F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9B5F8B" w:rsidRPr="008F3CE5" w:rsidRDefault="009B5F8B" w:rsidP="0085629A">
      <w:pPr>
        <w:pStyle w:val="NoSpacing"/>
        <w:jc w:val="center"/>
        <w:rPr>
          <w:b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на  ................................................................................................................................................</w:t>
      </w:r>
      <w:r w:rsidRPr="008F3CE5">
        <w:rPr>
          <w:color w:val="000000"/>
          <w:sz w:val="22"/>
          <w:szCs w:val="22"/>
          <w:lang w:val="bg-BG"/>
        </w:rPr>
        <w:t xml:space="preserve"> </w:t>
      </w:r>
      <w:r w:rsidRPr="00BB140F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форма)</w:t>
      </w:r>
    </w:p>
    <w:p w:rsidR="009B5F8B" w:rsidRDefault="009B5F8B" w:rsidP="0085629A">
      <w:pPr>
        <w:pStyle w:val="NoSpacing"/>
        <w:jc w:val="both"/>
        <w:rPr>
          <w:b/>
          <w:spacing w:val="1"/>
          <w:lang w:val="bg-BG"/>
        </w:rPr>
      </w:pPr>
      <w:r w:rsidRPr="008F3CE5">
        <w:rPr>
          <w:color w:val="000000"/>
          <w:sz w:val="22"/>
          <w:szCs w:val="22"/>
          <w:lang w:val="bg-BG"/>
        </w:rPr>
        <w:t>ЕИК…………</w:t>
      </w:r>
      <w:r>
        <w:rPr>
          <w:color w:val="000000"/>
          <w:sz w:val="22"/>
          <w:szCs w:val="22"/>
          <w:lang w:val="bg-BG"/>
        </w:rPr>
        <w:t>................</w:t>
      </w:r>
      <w:r w:rsidRPr="008F3CE5">
        <w:rPr>
          <w:color w:val="000000"/>
          <w:sz w:val="22"/>
          <w:szCs w:val="22"/>
          <w:lang w:val="bg-BG"/>
        </w:rPr>
        <w:t>…..., със седалище ........................…………….......и адрес на управление ..........................................................................,</w:t>
      </w:r>
      <w:r w:rsidRPr="008F3CE5">
        <w:rPr>
          <w:sz w:val="22"/>
          <w:szCs w:val="22"/>
          <w:lang w:val="bg-BG"/>
        </w:rPr>
        <w:t>тел./факс ...................................</w:t>
      </w:r>
      <w:r w:rsidRPr="008F3CE5">
        <w:rPr>
          <w:color w:val="000000"/>
          <w:sz w:val="22"/>
          <w:szCs w:val="22"/>
          <w:lang w:val="bg-BG"/>
        </w:rPr>
        <w:t xml:space="preserve">, в качеството ми на </w:t>
      </w:r>
      <w:r w:rsidRPr="008F3CE5">
        <w:rPr>
          <w:sz w:val="22"/>
          <w:szCs w:val="22"/>
          <w:lang w:val="bg-BG"/>
        </w:rPr>
        <w:t>участник в процедура за възлагане на обществена поръчка с предмет:</w:t>
      </w:r>
      <w:r w:rsidRPr="008F3CE5">
        <w:rPr>
          <w:b/>
          <w:sz w:val="22"/>
          <w:szCs w:val="22"/>
          <w:lang w:val="bg-BG"/>
        </w:rPr>
        <w:t xml:space="preserve"> </w:t>
      </w:r>
      <w:r w:rsidRPr="00454A3E">
        <w:rPr>
          <w:b/>
          <w:sz w:val="22"/>
          <w:szCs w:val="22"/>
          <w:lang w:val="ru-RU"/>
        </w:rPr>
        <w:t>„</w:t>
      </w:r>
      <w:r w:rsidRPr="00454A3E">
        <w:rPr>
          <w:b/>
          <w:color w:val="000000"/>
          <w:sz w:val="22"/>
          <w:szCs w:val="22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b/>
          <w:bCs/>
          <w:sz w:val="22"/>
          <w:szCs w:val="22"/>
          <w:lang w:val="bg-BG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</w:p>
    <w:p w:rsidR="009B5F8B" w:rsidRPr="008F3CE5" w:rsidRDefault="009B5F8B" w:rsidP="0085629A">
      <w:pPr>
        <w:pStyle w:val="NoSpacing"/>
        <w:ind w:firstLine="706"/>
        <w:jc w:val="center"/>
        <w:rPr>
          <w:b/>
          <w:sz w:val="22"/>
          <w:szCs w:val="22"/>
          <w:lang w:val="bg-BG"/>
        </w:rPr>
      </w:pPr>
      <w:r w:rsidRPr="008F3CE5">
        <w:rPr>
          <w:b/>
          <w:sz w:val="22"/>
          <w:szCs w:val="22"/>
          <w:lang w:val="bg-BG"/>
        </w:rPr>
        <w:t>ДЕКЛАРИРАМ, ЧЕ:</w:t>
      </w:r>
    </w:p>
    <w:p w:rsidR="009B5F8B" w:rsidRPr="008F3CE5" w:rsidRDefault="009B5F8B" w:rsidP="0085629A">
      <w:pPr>
        <w:pStyle w:val="NoSpacing"/>
        <w:ind w:firstLine="706"/>
        <w:jc w:val="both"/>
        <w:rPr>
          <w:b/>
          <w:sz w:val="22"/>
          <w:szCs w:val="22"/>
          <w:lang w:val="bg-BG"/>
        </w:rPr>
      </w:pPr>
    </w:p>
    <w:p w:rsidR="009B5F8B" w:rsidRPr="008F3CE5" w:rsidRDefault="009B5F8B" w:rsidP="0085629A">
      <w:pPr>
        <w:spacing w:after="0" w:line="240" w:lineRule="auto"/>
        <w:ind w:firstLine="706"/>
        <w:jc w:val="both"/>
        <w:rPr>
          <w:rFonts w:ascii="Times New Roman" w:hAnsi="Times New Roman"/>
          <w:b/>
        </w:rPr>
      </w:pPr>
      <w:r w:rsidRPr="008F3CE5">
        <w:rPr>
          <w:rFonts w:ascii="Times New Roman" w:hAnsi="Times New Roman"/>
        </w:rPr>
        <w:t xml:space="preserve">Съм запознат с всички обстоятелства и условия на настоящата обществена поръчка с предмет: </w:t>
      </w:r>
      <w:r w:rsidRPr="00274201">
        <w:rPr>
          <w:rFonts w:ascii="Times New Roman" w:hAnsi="Times New Roman"/>
          <w:b/>
        </w:rPr>
        <w:t>„</w:t>
      </w:r>
      <w:r w:rsidRPr="00274201">
        <w:rPr>
          <w:rFonts w:ascii="Times New Roman" w:hAnsi="Times New Roman"/>
          <w:b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rFonts w:ascii="Times New Roman" w:hAnsi="Times New Roman"/>
          <w:b/>
          <w:bCs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>
        <w:rPr>
          <w:rFonts w:ascii="Times New Roman" w:hAnsi="Times New Roman"/>
          <w:b/>
          <w:spacing w:val="1"/>
        </w:rPr>
        <w:t>.</w:t>
      </w:r>
      <w:r w:rsidRPr="00E76A91">
        <w:rPr>
          <w:rFonts w:ascii="Times New Roman" w:hAnsi="Times New Roman"/>
          <w:position w:val="8"/>
        </w:rPr>
        <w:tab/>
      </w:r>
    </w:p>
    <w:p w:rsidR="009B5F8B" w:rsidRPr="008F3CE5" w:rsidRDefault="009B5F8B" w:rsidP="0085629A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Се задължавам</w:t>
      </w:r>
      <w:r w:rsidRPr="008F3CE5">
        <w:rPr>
          <w:rStyle w:val="a"/>
          <w:rFonts w:ascii="Times New Roman" w:hAnsi="Times New Roman"/>
          <w:bCs/>
          <w:sz w:val="22"/>
          <w:szCs w:val="22"/>
          <w:lang w:val="bg-BG"/>
        </w:rPr>
        <w:t xml:space="preserve"> </w:t>
      </w:r>
      <w:r w:rsidRPr="008F3CE5">
        <w:rPr>
          <w:sz w:val="22"/>
          <w:szCs w:val="22"/>
          <w:lang w:val="bg-BG"/>
        </w:rPr>
        <w:t>да спазвам всички обстоятелства, условия и действащи технически норми и стандарти, които се отнасят до изпълнението на поръчката, както по време на подготовката на офертата за настоящата обществена поръчка, така и по време на изпълнението на обществената поръчка, в случай, че същата ми бъде възложена.</w:t>
      </w:r>
    </w:p>
    <w:p w:rsidR="009B5F8B" w:rsidRPr="008F3CE5" w:rsidRDefault="009B5F8B" w:rsidP="0085629A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Се задължавам да не разпространявам по никакъв повод и под никакъв предлог информация/данни, които имат характер на конфиденциални, които са свързани с настоящата обществена поръчка и които са ми станали известни във връзка с моето участие в настоящата процедура.</w:t>
      </w:r>
    </w:p>
    <w:p w:rsidR="009B5F8B" w:rsidRPr="008F3CE5" w:rsidRDefault="009B5F8B" w:rsidP="0085629A">
      <w:pPr>
        <w:pStyle w:val="NoSpacing"/>
        <w:ind w:firstLine="706"/>
        <w:jc w:val="both"/>
        <w:rPr>
          <w:sz w:val="22"/>
          <w:szCs w:val="22"/>
          <w:lang w:val="bg-BG"/>
        </w:rPr>
      </w:pPr>
      <w:r w:rsidRPr="008F3CE5">
        <w:rPr>
          <w:sz w:val="22"/>
          <w:szCs w:val="22"/>
          <w:lang w:val="bg-BG"/>
        </w:rPr>
        <w:t>Приемам условията на проекта на договор, приложен в документацията за участие.</w:t>
      </w:r>
    </w:p>
    <w:p w:rsidR="009B5F8B" w:rsidRPr="008F3CE5" w:rsidRDefault="009B5F8B" w:rsidP="0085629A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tbl>
      <w:tblPr>
        <w:tblW w:w="9997" w:type="dxa"/>
        <w:jc w:val="center"/>
        <w:tblLayout w:type="fixed"/>
        <w:tblLook w:val="0000"/>
      </w:tblPr>
      <w:tblGrid>
        <w:gridCol w:w="4998"/>
        <w:gridCol w:w="4999"/>
      </w:tblGrid>
      <w:tr w:rsidR="009B5F8B" w:rsidRPr="00983B88" w:rsidTr="00B151F9">
        <w:trPr>
          <w:jc w:val="center"/>
        </w:trPr>
        <w:tc>
          <w:tcPr>
            <w:tcW w:w="4998" w:type="dxa"/>
          </w:tcPr>
          <w:p w:rsidR="009B5F8B" w:rsidRPr="00983B88" w:rsidRDefault="009B5F8B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999" w:type="dxa"/>
          </w:tcPr>
          <w:p w:rsidR="009B5F8B" w:rsidRPr="00983B88" w:rsidRDefault="009B5F8B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________/ _________ / ______</w:t>
            </w:r>
          </w:p>
        </w:tc>
      </w:tr>
      <w:tr w:rsidR="009B5F8B" w:rsidRPr="00983B88" w:rsidTr="00B151F9">
        <w:trPr>
          <w:jc w:val="center"/>
        </w:trPr>
        <w:tc>
          <w:tcPr>
            <w:tcW w:w="4998" w:type="dxa"/>
          </w:tcPr>
          <w:p w:rsidR="009B5F8B" w:rsidRPr="00983B88" w:rsidRDefault="009B5F8B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Име и фамилия       </w:t>
            </w:r>
          </w:p>
        </w:tc>
        <w:tc>
          <w:tcPr>
            <w:tcW w:w="4999" w:type="dxa"/>
          </w:tcPr>
          <w:p w:rsidR="009B5F8B" w:rsidRPr="00983B88" w:rsidRDefault="009B5F8B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9B5F8B" w:rsidRPr="00983B88" w:rsidTr="00B151F9">
        <w:trPr>
          <w:jc w:val="center"/>
        </w:trPr>
        <w:tc>
          <w:tcPr>
            <w:tcW w:w="4998" w:type="dxa"/>
          </w:tcPr>
          <w:p w:rsidR="009B5F8B" w:rsidRPr="00983B88" w:rsidRDefault="009B5F8B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Длъжност</w:t>
            </w:r>
          </w:p>
        </w:tc>
        <w:tc>
          <w:tcPr>
            <w:tcW w:w="4999" w:type="dxa"/>
          </w:tcPr>
          <w:p w:rsidR="009B5F8B" w:rsidRPr="00983B88" w:rsidRDefault="009B5F8B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9B5F8B" w:rsidRPr="00983B88" w:rsidTr="00B151F9">
        <w:trPr>
          <w:jc w:val="center"/>
        </w:trPr>
        <w:tc>
          <w:tcPr>
            <w:tcW w:w="4998" w:type="dxa"/>
          </w:tcPr>
          <w:p w:rsidR="009B5F8B" w:rsidRPr="00983B88" w:rsidRDefault="009B5F8B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Подпис и печат</w:t>
            </w:r>
          </w:p>
        </w:tc>
        <w:tc>
          <w:tcPr>
            <w:tcW w:w="4999" w:type="dxa"/>
          </w:tcPr>
          <w:p w:rsidR="009B5F8B" w:rsidRPr="00983B88" w:rsidRDefault="009B5F8B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</w:tbl>
    <w:p w:rsidR="009B5F8B" w:rsidRPr="0085629A" w:rsidRDefault="009B5F8B" w:rsidP="0085629A"/>
    <w:sectPr w:rsidR="009B5F8B" w:rsidRPr="0085629A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F8B" w:rsidRDefault="009B5F8B">
      <w:r>
        <w:separator/>
      </w:r>
    </w:p>
  </w:endnote>
  <w:endnote w:type="continuationSeparator" w:id="0">
    <w:p w:rsidR="009B5F8B" w:rsidRDefault="009B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8B" w:rsidRDefault="009B5F8B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5F8B" w:rsidRDefault="009B5F8B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8B" w:rsidRPr="006B0E9B" w:rsidRDefault="009B5F8B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9B5F8B" w:rsidRPr="006B0E9B" w:rsidRDefault="009B5F8B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F8B" w:rsidRDefault="009B5F8B">
      <w:r>
        <w:separator/>
      </w:r>
    </w:p>
  </w:footnote>
  <w:footnote w:type="continuationSeparator" w:id="0">
    <w:p w:rsidR="009B5F8B" w:rsidRDefault="009B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9B5F8B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9B5F8B" w:rsidRPr="006B0E9B" w:rsidRDefault="009B5F8B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9B5F8B" w:rsidRPr="006B0E9B" w:rsidRDefault="009B5F8B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9B5F8B" w:rsidRPr="006B0E9B" w:rsidRDefault="009B5F8B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9B5F8B" w:rsidRPr="006B0E9B" w:rsidRDefault="009B5F8B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9B5F8B" w:rsidRPr="006B0E9B" w:rsidRDefault="009B5F8B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9B5F8B" w:rsidRPr="006B0E9B" w:rsidRDefault="009B5F8B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9B5F8B" w:rsidRPr="006B0E9B" w:rsidRDefault="009B5F8B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60B3B"/>
    <w:rsid w:val="00061415"/>
    <w:rsid w:val="000801E7"/>
    <w:rsid w:val="001066D3"/>
    <w:rsid w:val="00125200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62F67"/>
    <w:rsid w:val="003C1961"/>
    <w:rsid w:val="003D37F4"/>
    <w:rsid w:val="003D3AFD"/>
    <w:rsid w:val="003D41DD"/>
    <w:rsid w:val="00431C33"/>
    <w:rsid w:val="004527CA"/>
    <w:rsid w:val="00454A3E"/>
    <w:rsid w:val="00495772"/>
    <w:rsid w:val="004A514B"/>
    <w:rsid w:val="005106D0"/>
    <w:rsid w:val="00522447"/>
    <w:rsid w:val="00565A25"/>
    <w:rsid w:val="00575C4F"/>
    <w:rsid w:val="00576ED1"/>
    <w:rsid w:val="00577A1A"/>
    <w:rsid w:val="00582710"/>
    <w:rsid w:val="005B27B4"/>
    <w:rsid w:val="005D2BBA"/>
    <w:rsid w:val="0061103B"/>
    <w:rsid w:val="006645C5"/>
    <w:rsid w:val="0069593F"/>
    <w:rsid w:val="00696714"/>
    <w:rsid w:val="006B0E9B"/>
    <w:rsid w:val="006B5249"/>
    <w:rsid w:val="00704EB8"/>
    <w:rsid w:val="00737BAE"/>
    <w:rsid w:val="00780C8F"/>
    <w:rsid w:val="007962EE"/>
    <w:rsid w:val="007E5BF4"/>
    <w:rsid w:val="00835F91"/>
    <w:rsid w:val="0085629A"/>
    <w:rsid w:val="008C18C3"/>
    <w:rsid w:val="008C211A"/>
    <w:rsid w:val="008C4F69"/>
    <w:rsid w:val="008C5DC6"/>
    <w:rsid w:val="008D7C53"/>
    <w:rsid w:val="008E3A02"/>
    <w:rsid w:val="008F3CE5"/>
    <w:rsid w:val="00903207"/>
    <w:rsid w:val="009211E3"/>
    <w:rsid w:val="00977656"/>
    <w:rsid w:val="00983B88"/>
    <w:rsid w:val="009A0EDB"/>
    <w:rsid w:val="009B5F8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07083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433</Words>
  <Characters>2472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2012-08-02T08:32:00Z</dcterms:created>
  <dcterms:modified xsi:type="dcterms:W3CDTF">2012-08-02T08:32:00Z</dcterms:modified>
</cp:coreProperties>
</file>